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F23" w:rsidRDefault="00CC5F5D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КЛАСИРАНЕ </w:t>
      </w:r>
    </w:p>
    <w:p w:rsidR="00576D0A" w:rsidRDefault="00AD52FE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М</w:t>
      </w:r>
      <w:r w:rsidR="00A87976">
        <w:rPr>
          <w:rFonts w:asciiTheme="majorHAnsi" w:hAnsiTheme="majorHAnsi"/>
          <w:b/>
          <w:sz w:val="32"/>
          <w:szCs w:val="32"/>
        </w:rPr>
        <w:t>ЪЖЕ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</w:t>
      </w:r>
      <w:r w:rsidR="00CC5F5D">
        <w:rPr>
          <w:rFonts w:asciiTheme="majorHAnsi" w:hAnsiTheme="majorHAnsi"/>
          <w:b/>
          <w:sz w:val="32"/>
          <w:szCs w:val="32"/>
        </w:rPr>
        <w:t>Ш</w:t>
      </w:r>
      <w:r w:rsidR="009E1F23">
        <w:rPr>
          <w:rFonts w:asciiTheme="majorHAnsi" w:hAnsiTheme="majorHAnsi"/>
          <w:b/>
          <w:sz w:val="32"/>
          <w:szCs w:val="32"/>
        </w:rPr>
        <w:t xml:space="preserve"> 27.10-30.10.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  <w:r w:rsidR="009E1F23">
        <w:rPr>
          <w:rFonts w:asciiTheme="majorHAnsi" w:hAnsiTheme="majorHAnsi"/>
          <w:b/>
          <w:sz w:val="32"/>
          <w:szCs w:val="32"/>
        </w:rPr>
        <w:t>, гр.БЛАГОЕВГРАД</w:t>
      </w:r>
    </w:p>
    <w:tbl>
      <w:tblPr>
        <w:tblW w:w="10688" w:type="dxa"/>
        <w:tblInd w:w="-702" w:type="dxa"/>
        <w:tblLook w:val="04A0" w:firstRow="1" w:lastRow="0" w:firstColumn="1" w:lastColumn="0" w:noHBand="0" w:noVBand="1"/>
      </w:tblPr>
      <w:tblGrid>
        <w:gridCol w:w="496"/>
        <w:gridCol w:w="4634"/>
        <w:gridCol w:w="878"/>
        <w:gridCol w:w="2272"/>
        <w:gridCol w:w="2408"/>
      </w:tblGrid>
      <w:tr w:rsidR="00C6775E" w:rsidRPr="009E1F23" w:rsidTr="00C6775E">
        <w:trPr>
          <w:trHeight w:val="4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C6775E" w:rsidRPr="009E1F23" w:rsidRDefault="00C6775E" w:rsidP="00B1796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C6775E" w:rsidRPr="009E1F23" w:rsidRDefault="00C6775E" w:rsidP="00C6775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ИМЕ НА СЪСТЕЗАТЕЛЯ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C6775E" w:rsidRPr="009E1F23" w:rsidRDefault="00C6775E" w:rsidP="00C6775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C6775E" w:rsidRPr="009E1F23" w:rsidRDefault="00C6775E" w:rsidP="00C6775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ОТБОР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C6775E" w:rsidRPr="009E1F23" w:rsidRDefault="00C6775E" w:rsidP="00C6775E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ГРАД</w:t>
            </w:r>
          </w:p>
        </w:tc>
      </w:tr>
      <w:tr w:rsidR="00D73436" w:rsidRPr="009E1F23" w:rsidTr="00D73436">
        <w:trPr>
          <w:trHeight w:val="4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Кат.48кг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CC5F5D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Cs/>
                <w:color w:val="000000"/>
                <w:sz w:val="28"/>
                <w:szCs w:val="28"/>
                <w:lang w:eastAsia="en-US"/>
              </w:rPr>
              <w:t>Жоро Борисов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Cs/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D73436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Cs/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CC5F5D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Cs/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51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Георги Георгиев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Туран Мехмед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Милослав Атанасов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54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Ясен Радев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Божидар Гаврилов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Дарислав Василев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Левски СЗ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Шабан Димитров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57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Николай Маринов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Локомотив Русе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Йоан Филипов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Йордан Димов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Мехмед Чакъров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Арда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Кърджали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60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Радослав Росенов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Емануил Богоев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Светослав Гергов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Изгрев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Петър Ангелов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Цветан Антов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Стивън Митков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Ангел Неделчев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63.5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Пламен Янков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Мехмед Чинолиев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Данчо Ганушев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АСК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Алекс Мишев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Миньор Перник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Костадин Минев</w:t>
            </w:r>
            <w:r w:rsidRPr="009E1F23">
              <w:rPr>
                <w:rStyle w:val="FootnoteReference"/>
                <w:color w:val="FF0000"/>
                <w:sz w:val="28"/>
                <w:szCs w:val="28"/>
                <w:lang w:eastAsia="en-US"/>
              </w:rPr>
              <w:footnoteReference w:id="1"/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Ямбол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Ямбол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Александър Иванов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Асен Асенов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Спартак Плевен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Християн Баев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Планимир Стефанов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Кристиян Георгиев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67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Божидар Джуров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Якуб Чиновлиев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Шон Торрес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Николай Генов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Георг Пандаз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Даниел Владимиров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Миньор Перник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Росен Енчев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Михаил Куртев</w:t>
            </w:r>
            <w:r w:rsidRPr="009E1F23">
              <w:rPr>
                <w:rStyle w:val="FootnoteReference"/>
                <w:color w:val="FF0000"/>
                <w:sz w:val="28"/>
                <w:szCs w:val="28"/>
                <w:lang w:eastAsia="en-US"/>
              </w:rPr>
              <w:footnoteReference w:id="2"/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АСК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Сливен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Светлин Спасов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Ивайло Маринов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Локомотив ПД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Никола Чонгов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Стоян Томчев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Даниил Горячий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Бокс за всички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Николай Дичев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Борислав Михайлов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Йордан Енчев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71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Роберт Чамасанян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Стойчо Недев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Мартин Иванов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Велико Търново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Аихан Юсеинов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Бисер Атанасов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Бокс за всички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Георги Драганов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75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Иван Атанасов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Победа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Бургас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Теодор Коев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Антон Димитров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АСК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Мартин Поптолев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Андон Илиев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Владислав Рудой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Марио Найденов</w:t>
            </w:r>
            <w:r w:rsidRPr="009E1F23">
              <w:rPr>
                <w:rStyle w:val="FootnoteReference"/>
                <w:color w:val="FF0000"/>
                <w:sz w:val="28"/>
                <w:szCs w:val="28"/>
                <w:lang w:eastAsia="en-US"/>
              </w:rPr>
              <w:footnoteReference w:id="3"/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FF0000"/>
                <w:sz w:val="28"/>
                <w:szCs w:val="28"/>
                <w:lang w:eastAsia="en-US"/>
              </w:rPr>
            </w:pPr>
            <w:r w:rsidRPr="009E1F23">
              <w:rPr>
                <w:color w:val="FF0000"/>
                <w:sz w:val="28"/>
                <w:szCs w:val="28"/>
                <w:lang w:eastAsia="en-US"/>
              </w:rPr>
              <w:t>Велико Търново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Венцислав Палев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Иван Георгиев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Миньор Перник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Дилян Лазаров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Спартак Плевен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80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Стоил Станоев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Кристиян Трифонов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Бокс за всички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Марио Митев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Павлин Спасов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Даниел Иванов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Васил Делев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Никола Арсов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Хасково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86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Димитър Димитров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НСА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Мартин Пенчев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Божидар Божков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Първенец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Фредерик Ваклиев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Стефан Върбин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Юсеф Реда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92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Кристиян Димитров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АСК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Сливен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Стоян Стефанов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Иван Стаменов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Самоков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Петър Петров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Велико Търново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Кристиян Пенчев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Васил Стефанов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6B0F" w:rsidRDefault="00D73436" w:rsidP="009E6B0F">
            <w:pPr>
              <w:rPr>
                <w:sz w:val="28"/>
                <w:szCs w:val="28"/>
                <w:lang w:eastAsia="en-US"/>
              </w:rPr>
            </w:pPr>
            <w:r w:rsidRPr="009E6B0F">
              <w:rPr>
                <w:sz w:val="28"/>
                <w:szCs w:val="28"/>
                <w:lang w:eastAsia="en-US"/>
              </w:rPr>
              <w:t>Сергей Антонов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6B0F" w:rsidRDefault="00D73436" w:rsidP="00D73436">
            <w:pPr>
              <w:jc w:val="center"/>
              <w:rPr>
                <w:sz w:val="28"/>
                <w:szCs w:val="28"/>
                <w:lang w:eastAsia="en-US"/>
              </w:rPr>
            </w:pPr>
            <w:r w:rsidRPr="009E6B0F">
              <w:rPr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6B0F" w:rsidRDefault="00D73436" w:rsidP="00D73436">
            <w:pPr>
              <w:rPr>
                <w:sz w:val="28"/>
                <w:szCs w:val="28"/>
                <w:lang w:eastAsia="en-US"/>
              </w:rPr>
            </w:pPr>
            <w:r w:rsidRPr="009E6B0F">
              <w:rPr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6B0F" w:rsidRDefault="00D73436" w:rsidP="00CC5F5D">
            <w:pPr>
              <w:rPr>
                <w:sz w:val="28"/>
                <w:szCs w:val="28"/>
                <w:lang w:eastAsia="en-US"/>
              </w:rPr>
            </w:pPr>
            <w:r w:rsidRPr="009E6B0F">
              <w:rPr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92+ кг.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Йордан Морехон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Бокс за всички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Окан Мехмед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Лаута арми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Георги Луков</w:t>
            </w:r>
            <w:bookmarkStart w:id="0" w:name="_GoBack"/>
            <w:bookmarkEnd w:id="0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Тони Гергов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Златин Илчев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Валдемар Иванов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Павел Шилигарски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D73436" w:rsidRPr="009E1F23" w:rsidTr="00D73436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BC34F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Найден Найденов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D73436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3436" w:rsidRPr="009E1F23" w:rsidRDefault="00D73436" w:rsidP="00CC5F5D">
            <w:pPr>
              <w:rPr>
                <w:color w:val="000000"/>
                <w:sz w:val="28"/>
                <w:szCs w:val="28"/>
                <w:lang w:eastAsia="en-US"/>
              </w:rPr>
            </w:pPr>
            <w:r w:rsidRPr="009E1F23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</w:tbl>
    <w:p w:rsidR="00CC5F5D" w:rsidRDefault="00CC5F5D" w:rsidP="009E1F23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sectPr w:rsidR="00CC5F5D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5A6" w:rsidRDefault="00F775A6" w:rsidP="00144764">
      <w:r>
        <w:separator/>
      </w:r>
    </w:p>
  </w:endnote>
  <w:endnote w:type="continuationSeparator" w:id="0">
    <w:p w:rsidR="00F775A6" w:rsidRDefault="00F775A6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5D" w:rsidRDefault="00CC5F5D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5D" w:rsidRPr="00144764" w:rsidRDefault="00CC5F5D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5A6" w:rsidRDefault="00F775A6" w:rsidP="00144764">
      <w:r>
        <w:separator/>
      </w:r>
    </w:p>
  </w:footnote>
  <w:footnote w:type="continuationSeparator" w:id="0">
    <w:p w:rsidR="00F775A6" w:rsidRDefault="00F775A6" w:rsidP="00144764">
      <w:r>
        <w:continuationSeparator/>
      </w:r>
    </w:p>
  </w:footnote>
  <w:footnote w:id="1">
    <w:p w:rsidR="00D73436" w:rsidRDefault="00D7343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3436">
        <w:t>Дисквалификация</w:t>
      </w:r>
    </w:p>
  </w:footnote>
  <w:footnote w:id="2">
    <w:p w:rsidR="00D73436" w:rsidRDefault="00D7343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3436">
        <w:t>Дисквалификация</w:t>
      </w:r>
    </w:p>
  </w:footnote>
  <w:footnote w:id="3">
    <w:p w:rsidR="00D73436" w:rsidRDefault="00D7343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3436">
        <w:t>Дисквалификация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5D" w:rsidRPr="00144764" w:rsidRDefault="00CC5F5D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A4A8E"/>
    <w:rsid w:val="00375801"/>
    <w:rsid w:val="003874E4"/>
    <w:rsid w:val="00570DB0"/>
    <w:rsid w:val="00576D0A"/>
    <w:rsid w:val="005D4925"/>
    <w:rsid w:val="00606305"/>
    <w:rsid w:val="00677725"/>
    <w:rsid w:val="006D1ED9"/>
    <w:rsid w:val="007077B0"/>
    <w:rsid w:val="0073702F"/>
    <w:rsid w:val="0076018A"/>
    <w:rsid w:val="00853C82"/>
    <w:rsid w:val="00917784"/>
    <w:rsid w:val="00920FBF"/>
    <w:rsid w:val="009E1F23"/>
    <w:rsid w:val="009E30CA"/>
    <w:rsid w:val="009E6B0F"/>
    <w:rsid w:val="00A25AD5"/>
    <w:rsid w:val="00A87976"/>
    <w:rsid w:val="00AB28A5"/>
    <w:rsid w:val="00AD52FE"/>
    <w:rsid w:val="00B50314"/>
    <w:rsid w:val="00B555A9"/>
    <w:rsid w:val="00B5771A"/>
    <w:rsid w:val="00BC34FB"/>
    <w:rsid w:val="00BE482C"/>
    <w:rsid w:val="00C6775E"/>
    <w:rsid w:val="00C73178"/>
    <w:rsid w:val="00CB5611"/>
    <w:rsid w:val="00CC5F5D"/>
    <w:rsid w:val="00CE162C"/>
    <w:rsid w:val="00D73436"/>
    <w:rsid w:val="00D876C6"/>
    <w:rsid w:val="00E127A4"/>
    <w:rsid w:val="00E1287C"/>
    <w:rsid w:val="00E247D5"/>
    <w:rsid w:val="00E957A4"/>
    <w:rsid w:val="00E96AFF"/>
    <w:rsid w:val="00F775A6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2A052"/>
  <w15:docId w15:val="{D970ECA6-06C0-45EB-8103-A5D7415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AF0B2-6735-40DD-9A66-A1E966F4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8</cp:revision>
  <cp:lastPrinted>2021-03-05T11:43:00Z</cp:lastPrinted>
  <dcterms:created xsi:type="dcterms:W3CDTF">2021-11-24T11:10:00Z</dcterms:created>
  <dcterms:modified xsi:type="dcterms:W3CDTF">2021-11-24T13:22:00Z</dcterms:modified>
</cp:coreProperties>
</file>